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4A6B28B1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5569799C" w14:textId="77777777"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14:paraId="0C04F209" w14:textId="77777777" w:rsidR="001B6AAD" w:rsidRDefault="001B6AAD" w:rsidP="001B6AAD">
      <w:pPr>
        <w:jc w:val="both"/>
        <w:rPr>
          <w:rFonts w:cs="Times New Roman"/>
          <w:szCs w:val="28"/>
        </w:rPr>
      </w:pPr>
    </w:p>
    <w:p w14:paraId="34C5EDAE" w14:textId="77777777" w:rsidR="008335B1" w:rsidRPr="008335B1" w:rsidRDefault="008335B1" w:rsidP="001B6AAD">
      <w:pPr>
        <w:jc w:val="both"/>
        <w:rPr>
          <w:rFonts w:cs="Times New Roman"/>
          <w:szCs w:val="28"/>
        </w:rPr>
      </w:pPr>
    </w:p>
    <w:p w14:paraId="283BFEB5" w14:textId="77777777" w:rsidR="001B6AAD" w:rsidRDefault="001B6AAD" w:rsidP="001B6AAD">
      <w:pPr>
        <w:jc w:val="both"/>
        <w:rPr>
          <w:rFonts w:cs="Times New Roman"/>
          <w:szCs w:val="28"/>
        </w:rPr>
      </w:pPr>
    </w:p>
    <w:p w14:paraId="20A73F12" w14:textId="77777777" w:rsidR="0068148C" w:rsidRDefault="0068148C" w:rsidP="001B6AAD">
      <w:pPr>
        <w:ind w:right="5101"/>
        <w:jc w:val="both"/>
        <w:rPr>
          <w:rFonts w:cs="Times New Roman"/>
          <w:szCs w:val="28"/>
        </w:rPr>
      </w:pPr>
    </w:p>
    <w:p w14:paraId="4B2B5CCC" w14:textId="77777777" w:rsidR="00501166" w:rsidRDefault="00FC02A7" w:rsidP="00FB7558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</w:t>
      </w:r>
      <w:r w:rsidR="00FB1736">
        <w:rPr>
          <w:rFonts w:cs="Times New Roman"/>
          <w:szCs w:val="28"/>
        </w:rPr>
        <w:t>внесении изменений</w:t>
      </w:r>
    </w:p>
    <w:p w14:paraId="5993CDFB" w14:textId="54846F42" w:rsidR="00FB1736" w:rsidRDefault="00301A09" w:rsidP="00FB7558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 </w:t>
      </w:r>
      <w:r w:rsidR="00FB1736">
        <w:rPr>
          <w:rFonts w:cs="Times New Roman"/>
          <w:szCs w:val="28"/>
        </w:rPr>
        <w:t>постановление Администрации</w:t>
      </w:r>
    </w:p>
    <w:p w14:paraId="16520827" w14:textId="77777777" w:rsidR="00FB1736" w:rsidRDefault="00FB1736" w:rsidP="00FB7558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области от 17.10.2006 № 277</w:t>
      </w:r>
    </w:p>
    <w:p w14:paraId="640F7E35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4169A061" w14:textId="77777777"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14:paraId="3ADA926A" w14:textId="77777777"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6E2FBA6E" w14:textId="1B31DD47" w:rsidR="00501166" w:rsidRDefault="00CE5FE6" w:rsidP="00FB1736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22303B">
        <w:rPr>
          <w:rFonts w:cs="Times New Roman"/>
          <w:szCs w:val="28"/>
        </w:rPr>
        <w:t>. </w:t>
      </w:r>
      <w:r w:rsidR="00FB1736">
        <w:rPr>
          <w:rFonts w:cs="Times New Roman"/>
          <w:szCs w:val="28"/>
        </w:rPr>
        <w:t xml:space="preserve">Внести в </w:t>
      </w:r>
      <w:r w:rsidR="00260017">
        <w:rPr>
          <w:rFonts w:cs="Times New Roman"/>
          <w:szCs w:val="28"/>
        </w:rPr>
        <w:t xml:space="preserve">раздел 5 Положения о министерстве труда и социальной поддержки населения Ярославской области, утверждённого </w:t>
      </w:r>
      <w:r w:rsidR="00FB1736">
        <w:rPr>
          <w:rFonts w:cs="Times New Roman"/>
          <w:szCs w:val="28"/>
        </w:rPr>
        <w:t>постановлени</w:t>
      </w:r>
      <w:r w:rsidR="00260017">
        <w:rPr>
          <w:rFonts w:cs="Times New Roman"/>
          <w:szCs w:val="28"/>
        </w:rPr>
        <w:t>ем</w:t>
      </w:r>
      <w:r w:rsidR="00FB1736">
        <w:rPr>
          <w:rFonts w:cs="Times New Roman"/>
          <w:szCs w:val="28"/>
        </w:rPr>
        <w:t xml:space="preserve"> Администрации области </w:t>
      </w:r>
      <w:r w:rsidR="0022303B">
        <w:rPr>
          <w:rFonts w:cs="Times New Roman"/>
          <w:szCs w:val="28"/>
        </w:rPr>
        <w:t>от </w:t>
      </w:r>
      <w:r w:rsidR="00FB1736">
        <w:rPr>
          <w:rFonts w:cs="Times New Roman"/>
          <w:szCs w:val="28"/>
        </w:rPr>
        <w:t>17.10.2006 № 277 «</w:t>
      </w:r>
      <w:r w:rsidR="0022303B">
        <w:rPr>
          <w:rFonts w:cs="Times New Roman"/>
          <w:szCs w:val="28"/>
        </w:rPr>
        <w:t>О </w:t>
      </w:r>
      <w:r w:rsidR="00260017">
        <w:rPr>
          <w:rFonts w:cs="Times New Roman"/>
          <w:szCs w:val="28"/>
        </w:rPr>
        <w:t>министерстве</w:t>
      </w:r>
      <w:r w:rsidR="00FB1736">
        <w:rPr>
          <w:rFonts w:cs="Times New Roman"/>
          <w:szCs w:val="28"/>
        </w:rPr>
        <w:t xml:space="preserve"> труда и социальной поддержки населения Ярославской области»</w:t>
      </w:r>
      <w:r w:rsidR="00260017">
        <w:rPr>
          <w:rFonts w:cs="Times New Roman"/>
          <w:szCs w:val="28"/>
        </w:rPr>
        <w:t>,</w:t>
      </w:r>
      <w:r w:rsidR="00FB1736">
        <w:rPr>
          <w:rFonts w:cs="Times New Roman"/>
          <w:szCs w:val="28"/>
        </w:rPr>
        <w:t xml:space="preserve"> следующие изменения:</w:t>
      </w:r>
    </w:p>
    <w:p w14:paraId="0AFBAC93" w14:textId="77777777" w:rsidR="00260017" w:rsidRDefault="00D029E6" w:rsidP="00FB1736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="00260017">
        <w:rPr>
          <w:rFonts w:cs="Times New Roman"/>
          <w:szCs w:val="28"/>
        </w:rPr>
        <w:t xml:space="preserve">Пункт 5.1 </w:t>
      </w:r>
      <w:r w:rsidR="003617C6">
        <w:rPr>
          <w:rFonts w:cs="Times New Roman"/>
          <w:szCs w:val="28"/>
        </w:rPr>
        <w:t xml:space="preserve"> изложить в следующей редакции: </w:t>
      </w:r>
    </w:p>
    <w:p w14:paraId="454D0FB8" w14:textId="2632F558" w:rsidR="003617C6" w:rsidRDefault="00260017" w:rsidP="00FB1736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«5.1. Министерство возглавляет министр труда и социальной поддержки населения Ярославской области, назначаемый на должность и освобождаемый от должности распоряжением Губернатора области, либо лицо, на которое возложено исполнение обязанностей министра труда и социальной поддержки населения Ярославской области в установленном порядке</w:t>
      </w:r>
      <w:proofErr w:type="gramStart"/>
      <w:r>
        <w:rPr>
          <w:rFonts w:cs="Times New Roman"/>
          <w:szCs w:val="28"/>
        </w:rPr>
        <w:t>.».</w:t>
      </w:r>
      <w:proofErr w:type="gramEnd"/>
    </w:p>
    <w:p w14:paraId="5A723936" w14:textId="2EE82089" w:rsidR="00CF5107" w:rsidRDefault="003617C6" w:rsidP="00260017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</w:t>
      </w:r>
      <w:r w:rsidR="00D029E6">
        <w:rPr>
          <w:rFonts w:cs="Times New Roman"/>
          <w:szCs w:val="28"/>
        </w:rPr>
        <w:t>В пункт</w:t>
      </w:r>
      <w:r w:rsidR="00260017">
        <w:rPr>
          <w:rFonts w:cs="Times New Roman"/>
          <w:szCs w:val="28"/>
        </w:rPr>
        <w:t>е 5.3:</w:t>
      </w:r>
      <w:r w:rsidR="00D029E6">
        <w:rPr>
          <w:rFonts w:cs="Times New Roman"/>
          <w:szCs w:val="28"/>
        </w:rPr>
        <w:t xml:space="preserve"> </w:t>
      </w:r>
    </w:p>
    <w:p w14:paraId="22AB78B6" w14:textId="77777777" w:rsidR="00260017" w:rsidRDefault="00260017" w:rsidP="00260017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абзац первый изложить в следующей редакции:</w:t>
      </w:r>
    </w:p>
    <w:p w14:paraId="16E787F5" w14:textId="77777777" w:rsidR="00DD27C7" w:rsidRDefault="00260017" w:rsidP="00260017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«5.3. Министр труда и социальной поддержки населения Ярославской области</w:t>
      </w:r>
      <w:r w:rsidR="00DD27C7">
        <w:rPr>
          <w:rFonts w:cs="Times New Roman"/>
          <w:szCs w:val="28"/>
        </w:rPr>
        <w:t>, либо лицо, на которое возложено исполнение обязанностей министра труда и социальной поддержки населения Ярославской области в установленном порядке</w:t>
      </w:r>
      <w:proofErr w:type="gramStart"/>
      <w:r w:rsidR="00DD27C7">
        <w:rPr>
          <w:rFonts w:cs="Times New Roman"/>
          <w:szCs w:val="28"/>
        </w:rPr>
        <w:t>:»</w:t>
      </w:r>
      <w:proofErr w:type="gramEnd"/>
      <w:r w:rsidR="00DD27C7">
        <w:rPr>
          <w:rFonts w:cs="Times New Roman"/>
          <w:szCs w:val="28"/>
        </w:rPr>
        <w:t>;</w:t>
      </w:r>
    </w:p>
    <w:p w14:paraId="5245C637" w14:textId="77777777" w:rsidR="00DD27C7" w:rsidRDefault="00DD27C7" w:rsidP="00260017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подпункт 5.3.1 изложить в следующей редакции:</w:t>
      </w:r>
    </w:p>
    <w:p w14:paraId="1A34E9B6" w14:textId="27A2E086" w:rsidR="00260017" w:rsidRDefault="00DD27C7" w:rsidP="00260017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«5.3.1. Обеспечивает осуществление полномочий, выполнение функций министерства, предусмотренных настоящим Положением, организует и контролирует деятельность министерства, действуя на принципах единоначалия</w:t>
      </w:r>
      <w:proofErr w:type="gramStart"/>
      <w:r>
        <w:rPr>
          <w:rFonts w:cs="Times New Roman"/>
          <w:szCs w:val="28"/>
        </w:rPr>
        <w:t>.».</w:t>
      </w:r>
      <w:r w:rsidR="00260017">
        <w:rPr>
          <w:rFonts w:cs="Times New Roman"/>
          <w:szCs w:val="28"/>
        </w:rPr>
        <w:t xml:space="preserve">  </w:t>
      </w:r>
      <w:proofErr w:type="gramEnd"/>
    </w:p>
    <w:p w14:paraId="6B09B2F8" w14:textId="3CBF403F" w:rsidR="00BD7421" w:rsidRPr="00BD7421" w:rsidRDefault="00CF5107" w:rsidP="00CE5FE6">
      <w:pPr>
        <w:pStyle w:val="a8"/>
        <w:tabs>
          <w:tab w:val="left" w:pos="1134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22303B">
        <w:rPr>
          <w:rFonts w:cs="Times New Roman"/>
          <w:szCs w:val="28"/>
        </w:rPr>
        <w:t>. </w:t>
      </w:r>
      <w:r w:rsidR="00092EFC">
        <w:rPr>
          <w:rFonts w:cs="Times New Roman"/>
          <w:szCs w:val="28"/>
        </w:rPr>
        <w:t xml:space="preserve">Постановление </w:t>
      </w:r>
      <w:r w:rsidR="00CE5FE6">
        <w:rPr>
          <w:rFonts w:cs="Times New Roman"/>
          <w:szCs w:val="28"/>
        </w:rPr>
        <w:t>вступа</w:t>
      </w:r>
      <w:r w:rsidR="00092EFC">
        <w:rPr>
          <w:rFonts w:cs="Times New Roman"/>
          <w:szCs w:val="28"/>
        </w:rPr>
        <w:t>е</w:t>
      </w:r>
      <w:r w:rsidR="00CE5FE6">
        <w:rPr>
          <w:rFonts w:cs="Times New Roman"/>
          <w:szCs w:val="28"/>
        </w:rPr>
        <w:t xml:space="preserve">т в силу с </w:t>
      </w:r>
      <w:r w:rsidR="00DD27C7">
        <w:rPr>
          <w:rFonts w:cs="Times New Roman"/>
          <w:szCs w:val="28"/>
        </w:rPr>
        <w:t xml:space="preserve">момента </w:t>
      </w:r>
      <w:r w:rsidR="000C0AE9">
        <w:rPr>
          <w:rFonts w:cs="Times New Roman"/>
          <w:szCs w:val="28"/>
        </w:rPr>
        <w:t>подписания</w:t>
      </w:r>
      <w:r w:rsidR="00CE5FE6">
        <w:rPr>
          <w:rFonts w:cs="Times New Roman"/>
          <w:szCs w:val="28"/>
        </w:rPr>
        <w:t>.</w:t>
      </w:r>
      <w:r w:rsidR="00BD7421">
        <w:rPr>
          <w:rFonts w:cs="Times New Roman"/>
          <w:szCs w:val="28"/>
        </w:rPr>
        <w:t xml:space="preserve"> </w:t>
      </w:r>
    </w:p>
    <w:p w14:paraId="6E23B293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6A86B38D" w14:textId="77777777" w:rsidR="0022303B" w:rsidRDefault="0022303B" w:rsidP="00BB38FE">
      <w:pPr>
        <w:jc w:val="both"/>
        <w:rPr>
          <w:rFonts w:cs="Times New Roman"/>
          <w:szCs w:val="28"/>
        </w:rPr>
      </w:pPr>
      <w:bookmarkStart w:id="0" w:name="_GoBack"/>
      <w:bookmarkEnd w:id="0"/>
    </w:p>
    <w:p w14:paraId="4CA315B1" w14:textId="77777777" w:rsidR="0022303B" w:rsidRDefault="0022303B" w:rsidP="00BB38FE">
      <w:pPr>
        <w:jc w:val="both"/>
        <w:rPr>
          <w:rFonts w:cs="Times New Roman"/>
          <w:szCs w:val="28"/>
        </w:rPr>
      </w:pPr>
    </w:p>
    <w:p w14:paraId="0242DB0B" w14:textId="7C25AD16" w:rsidR="00C75B18" w:rsidRDefault="0022303B" w:rsidP="00C75B1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Губернатор области                                                                             </w:t>
      </w:r>
      <w:r w:rsidR="00C75B18">
        <w:rPr>
          <w:rFonts w:cs="Times New Roman"/>
          <w:szCs w:val="28"/>
        </w:rPr>
        <w:t xml:space="preserve">М.Я. </w:t>
      </w:r>
      <w:proofErr w:type="spellStart"/>
      <w:r w:rsidR="00C75B18">
        <w:rPr>
          <w:rFonts w:cs="Times New Roman"/>
          <w:szCs w:val="28"/>
        </w:rPr>
        <w:t>Евраев</w:t>
      </w:r>
      <w:proofErr w:type="spellEnd"/>
    </w:p>
    <w:sectPr w:rsidR="00C75B18" w:rsidSect="003617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985" w:header="709" w:footer="215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FCDD11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82065" w14:textId="77777777" w:rsidR="00223F9A" w:rsidRDefault="00223F9A" w:rsidP="00CF5840">
      <w:r>
        <w:separator/>
      </w:r>
    </w:p>
  </w:endnote>
  <w:endnote w:type="continuationSeparator" w:id="0">
    <w:p w14:paraId="66ABA1FA" w14:textId="77777777" w:rsidR="00223F9A" w:rsidRDefault="00223F9A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58604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7CA91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2EA9D" w14:textId="77777777" w:rsidR="00810833" w:rsidRPr="006E0D3B" w:rsidRDefault="00810833" w:rsidP="006E0D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A1D16" w14:textId="77777777" w:rsidR="00223F9A" w:rsidRDefault="00223F9A" w:rsidP="00CF5840">
      <w:r>
        <w:separator/>
      </w:r>
    </w:p>
  </w:footnote>
  <w:footnote w:type="continuationSeparator" w:id="0">
    <w:p w14:paraId="5817515E" w14:textId="77777777" w:rsidR="00223F9A" w:rsidRDefault="00223F9A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96412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4FD5B" w14:textId="77777777"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C75B1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A3A03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87F8D"/>
    <w:multiLevelType w:val="hybridMultilevel"/>
    <w:tmpl w:val="08F271D4"/>
    <w:lvl w:ilvl="0" w:tplc="5394CE0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E30D3"/>
    <w:multiLevelType w:val="multilevel"/>
    <w:tmpl w:val="A93849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слова Ирина Владимировна">
    <w15:presenceInfo w15:providerId="AD" w15:userId="S-1-5-21-3277741452-663078220-263377001-7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73C1A"/>
    <w:rsid w:val="00092EFC"/>
    <w:rsid w:val="000C0AE9"/>
    <w:rsid w:val="001101A3"/>
    <w:rsid w:val="001347C5"/>
    <w:rsid w:val="001707B3"/>
    <w:rsid w:val="001B6AAD"/>
    <w:rsid w:val="001C1080"/>
    <w:rsid w:val="001C78DA"/>
    <w:rsid w:val="0020519A"/>
    <w:rsid w:val="0022303B"/>
    <w:rsid w:val="00223F9A"/>
    <w:rsid w:val="002306C4"/>
    <w:rsid w:val="00260017"/>
    <w:rsid w:val="00260038"/>
    <w:rsid w:val="002F30DD"/>
    <w:rsid w:val="002F430E"/>
    <w:rsid w:val="002F6DDE"/>
    <w:rsid w:val="00301A09"/>
    <w:rsid w:val="003246AA"/>
    <w:rsid w:val="003617C6"/>
    <w:rsid w:val="003656CE"/>
    <w:rsid w:val="00365EF1"/>
    <w:rsid w:val="00381164"/>
    <w:rsid w:val="003A2DCC"/>
    <w:rsid w:val="003D1E8D"/>
    <w:rsid w:val="003E17DA"/>
    <w:rsid w:val="003F43C8"/>
    <w:rsid w:val="003F65E2"/>
    <w:rsid w:val="0040656C"/>
    <w:rsid w:val="0042757E"/>
    <w:rsid w:val="00446F5F"/>
    <w:rsid w:val="00470773"/>
    <w:rsid w:val="00487DAB"/>
    <w:rsid w:val="004F17C6"/>
    <w:rsid w:val="004F5B7C"/>
    <w:rsid w:val="00501166"/>
    <w:rsid w:val="00523AF8"/>
    <w:rsid w:val="00547508"/>
    <w:rsid w:val="00570FBB"/>
    <w:rsid w:val="005862FB"/>
    <w:rsid w:val="005A6E08"/>
    <w:rsid w:val="005D0750"/>
    <w:rsid w:val="005D4AE9"/>
    <w:rsid w:val="005D4AED"/>
    <w:rsid w:val="005F2543"/>
    <w:rsid w:val="00604698"/>
    <w:rsid w:val="006157BF"/>
    <w:rsid w:val="00631ABE"/>
    <w:rsid w:val="006649D3"/>
    <w:rsid w:val="00672A7E"/>
    <w:rsid w:val="0068148C"/>
    <w:rsid w:val="00681496"/>
    <w:rsid w:val="006A643E"/>
    <w:rsid w:val="006E005E"/>
    <w:rsid w:val="006E0D3B"/>
    <w:rsid w:val="007341B3"/>
    <w:rsid w:val="00737E26"/>
    <w:rsid w:val="00752488"/>
    <w:rsid w:val="00791A86"/>
    <w:rsid w:val="00796C37"/>
    <w:rsid w:val="00810833"/>
    <w:rsid w:val="008335B1"/>
    <w:rsid w:val="0085767D"/>
    <w:rsid w:val="008B7808"/>
    <w:rsid w:val="008C1CB8"/>
    <w:rsid w:val="008C5C70"/>
    <w:rsid w:val="009458DF"/>
    <w:rsid w:val="00962EE9"/>
    <w:rsid w:val="009C0137"/>
    <w:rsid w:val="00A477F4"/>
    <w:rsid w:val="00A83D83"/>
    <w:rsid w:val="00B41FCA"/>
    <w:rsid w:val="00B55589"/>
    <w:rsid w:val="00B90652"/>
    <w:rsid w:val="00BA0FB7"/>
    <w:rsid w:val="00BB148F"/>
    <w:rsid w:val="00BB1812"/>
    <w:rsid w:val="00BB38FE"/>
    <w:rsid w:val="00BD3826"/>
    <w:rsid w:val="00BD7421"/>
    <w:rsid w:val="00BE7C98"/>
    <w:rsid w:val="00C208D9"/>
    <w:rsid w:val="00C4062D"/>
    <w:rsid w:val="00C75B18"/>
    <w:rsid w:val="00C812C4"/>
    <w:rsid w:val="00CE5FE6"/>
    <w:rsid w:val="00CF5107"/>
    <w:rsid w:val="00CF5840"/>
    <w:rsid w:val="00D00EFB"/>
    <w:rsid w:val="00D029E6"/>
    <w:rsid w:val="00D06430"/>
    <w:rsid w:val="00D438D5"/>
    <w:rsid w:val="00D920C7"/>
    <w:rsid w:val="00D93F0C"/>
    <w:rsid w:val="00DD27C7"/>
    <w:rsid w:val="00E1407E"/>
    <w:rsid w:val="00EF10A2"/>
    <w:rsid w:val="00F24227"/>
    <w:rsid w:val="00F82D65"/>
    <w:rsid w:val="00FB1736"/>
    <w:rsid w:val="00FB7558"/>
    <w:rsid w:val="00FC02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861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nformat">
    <w:name w:val="ConsPlusNonformat"/>
    <w:rsid w:val="005A6E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92E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2EF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962E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2E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962E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2303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2303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2303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2303B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nformat">
    <w:name w:val="ConsPlusNonformat"/>
    <w:rsid w:val="005A6E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92E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2EF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962E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2E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962E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2303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2303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2303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2303B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b468e2e6-0af2-49b6-8148-798aa515d8d2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Чипизубов Иннокентий Глебович</cp:lastModifiedBy>
  <cp:revision>2</cp:revision>
  <cp:lastPrinted>2023-08-17T08:54:00Z</cp:lastPrinted>
  <dcterms:created xsi:type="dcterms:W3CDTF">2024-01-16T11:25:00Z</dcterms:created>
  <dcterms:modified xsi:type="dcterms:W3CDTF">2024-01-16T11:25:00Z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ярославской области от 03.10.2017 № 742-п "Об утверждении порядка предоставления грантов на оказание услуг в сфере социального обслуживания в рамках реализации государственного (муниципального) социальног</vt:lpwstr>
  </property>
  <property fmtid="{D5CDD505-2E9C-101B-9397-08002B2CF9AE}" pid="6" name="INSTALL_ID">
    <vt:lpwstr>34115</vt:lpwstr>
  </property>
</Properties>
</file>